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36188" w14:textId="77777777" w:rsidR="005D7698" w:rsidRDefault="005D7698" w:rsidP="005D7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Juliana FERMAN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7B419610" w14:textId="77777777" w:rsidR="005D7698" w:rsidRDefault="005D7698" w:rsidP="005D7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Hungerford.</w:t>
      </w:r>
    </w:p>
    <w:p w14:paraId="1E26E72A" w14:textId="77777777" w:rsidR="005D7698" w:rsidRDefault="005D7698" w:rsidP="005D7698">
      <w:pPr>
        <w:pStyle w:val="NoSpacing"/>
        <w:rPr>
          <w:rFonts w:cs="Times New Roman"/>
          <w:szCs w:val="24"/>
        </w:rPr>
      </w:pPr>
    </w:p>
    <w:p w14:paraId="557EF9C4" w14:textId="77777777" w:rsidR="005D7698" w:rsidRDefault="005D7698" w:rsidP="005D7698">
      <w:pPr>
        <w:pStyle w:val="NoSpacing"/>
        <w:rPr>
          <w:rFonts w:cs="Times New Roman"/>
          <w:szCs w:val="24"/>
        </w:rPr>
      </w:pPr>
    </w:p>
    <w:p w14:paraId="0340C74C" w14:textId="77777777" w:rsidR="005D7698" w:rsidRDefault="005D7698" w:rsidP="005D7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Dec.1407</w:t>
      </w:r>
      <w:r>
        <w:rPr>
          <w:rFonts w:cs="Times New Roman"/>
          <w:szCs w:val="24"/>
        </w:rPr>
        <w:tab/>
        <w:t>A writ was issued for her arrest as a heretic.</w:t>
      </w:r>
    </w:p>
    <w:p w14:paraId="672A6215" w14:textId="77777777" w:rsidR="005D7698" w:rsidRDefault="005D7698" w:rsidP="005D769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p.330)</w:t>
      </w:r>
    </w:p>
    <w:p w14:paraId="6001B7AA" w14:textId="77777777" w:rsidR="005D7698" w:rsidRDefault="005D7698" w:rsidP="005D7698">
      <w:pPr>
        <w:pStyle w:val="NoSpacing"/>
        <w:rPr>
          <w:rFonts w:cs="Times New Roman"/>
          <w:szCs w:val="24"/>
        </w:rPr>
      </w:pPr>
    </w:p>
    <w:p w14:paraId="3CEFE527" w14:textId="77777777" w:rsidR="005D7698" w:rsidRDefault="005D7698" w:rsidP="005D7698">
      <w:pPr>
        <w:pStyle w:val="NoSpacing"/>
        <w:rPr>
          <w:rFonts w:cs="Times New Roman"/>
          <w:szCs w:val="24"/>
        </w:rPr>
      </w:pPr>
    </w:p>
    <w:p w14:paraId="5A36CE53" w14:textId="77777777" w:rsidR="005D7698" w:rsidRDefault="005D7698" w:rsidP="005D7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2023</w:t>
      </w:r>
    </w:p>
    <w:p w14:paraId="0F94ED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1E88" w14:textId="77777777" w:rsidR="005D7698" w:rsidRDefault="005D7698" w:rsidP="009139A6">
      <w:r>
        <w:separator/>
      </w:r>
    </w:p>
  </w:endnote>
  <w:endnote w:type="continuationSeparator" w:id="0">
    <w:p w14:paraId="201A8A2A" w14:textId="77777777" w:rsidR="005D7698" w:rsidRDefault="005D76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DF4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79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6A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579A" w14:textId="77777777" w:rsidR="005D7698" w:rsidRDefault="005D7698" w:rsidP="009139A6">
      <w:r>
        <w:separator/>
      </w:r>
    </w:p>
  </w:footnote>
  <w:footnote w:type="continuationSeparator" w:id="0">
    <w:p w14:paraId="2BD00F1F" w14:textId="77777777" w:rsidR="005D7698" w:rsidRDefault="005D76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069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92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D2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698"/>
    <w:rsid w:val="000666E0"/>
    <w:rsid w:val="002510B7"/>
    <w:rsid w:val="005C130B"/>
    <w:rsid w:val="005D769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BDDD4"/>
  <w15:chartTrackingRefBased/>
  <w15:docId w15:val="{C89A6A93-38FC-4D0C-B662-CDF5AF2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2023-05-22T20:26:00Z</dcterms:created>
  <dcterms:modified xsi:type="dcterms:W3CDTF">2023-05-22T20:26:00Z</dcterms:modified>
</cp:coreProperties>
</file>